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Macclesfield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Macclesfield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Macclesfield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Macclesfield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Macclesfield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Macclesfield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61.9% </w:t>
      </w:r>
      <w:r w:rsidRPr="004747BF">
        <w:rPr>
          <w:rFonts w:ascii="Libre Franklin Light" w:eastAsia="Times New Roman" w:hAnsi="Libre Franklin Light" w:cs="Calibri Light"/>
        </w:rPr>
        <w:t xml:space="preserve">of those respondents classified as PGSI 8+ in Macclesfield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Macclesfield is estimated to be </w:t>
      </w:r>
      <w:r w:rsidRPr="00773DF7">
        <w:rPr>
          <w:rFonts w:ascii="Libre Franklin Light" w:eastAsia="Times New Roman" w:hAnsi="Libre Franklin Light" w:cs="Calibri Light"/>
          <w:b/>
          <w:bCs/>
          <w:color w:val="C45911" w:themeColor="accent2" w:themeShade="BF"/>
        </w:rPr>
        <w:t xml:space="preserve">£1,240,018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Macclesfield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Macclesfield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Macclesfield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Macclesfield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accles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Macclesfield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accles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Macclesfield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Macclesfield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accles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Macclesfield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Macclesfield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Macclesfield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Macclesfield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Macclesfield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Macclesfield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£1,240,018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Macclesfield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£20,198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£417,703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£29,923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£8,416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£15,429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£748,349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£1,240,018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Macclesfield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Macclesfield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Macclesfield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Macclesfield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Macclesfield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Macclesfield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Macclesfield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Macclesfield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Macclesfield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Macclesfield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Macclesfield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Macclesfield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BB2FF24-F9B5-4530-A3A5-C5022131A11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